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FD04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UPTON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44828068" w14:textId="09C35492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Caldecote</w:t>
      </w:r>
      <w:r>
        <w:rPr>
          <w:rFonts w:ascii="Times New Roman" w:hAnsi="Times New Roman" w:cs="Times New Roman"/>
          <w:sz w:val="24"/>
          <w:szCs w:val="24"/>
        </w:rPr>
        <w:t>, Warwickshire.</w:t>
      </w:r>
    </w:p>
    <w:p w14:paraId="5D84FC95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DAC20F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53A2CC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Nuneaton into lands of</w:t>
      </w:r>
    </w:p>
    <w:p w14:paraId="339954C9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William Brantyngham(q.v.).</w:t>
      </w:r>
    </w:p>
    <w:p w14:paraId="1C567358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20-46)</w:t>
      </w:r>
    </w:p>
    <w:p w14:paraId="3B93C605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0797F" w14:textId="77777777" w:rsidR="008F6885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E1C226" w14:textId="77777777" w:rsidR="008F6885" w:rsidRPr="00C27646" w:rsidRDefault="008F6885" w:rsidP="008F6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350E9DBF" w14:textId="6EE1EA71" w:rsidR="00BA00AB" w:rsidRPr="008F688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F68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0041" w14:textId="77777777" w:rsidR="008F6885" w:rsidRDefault="008F6885" w:rsidP="009139A6">
      <w:r>
        <w:separator/>
      </w:r>
    </w:p>
  </w:endnote>
  <w:endnote w:type="continuationSeparator" w:id="0">
    <w:p w14:paraId="74CCD4F2" w14:textId="77777777" w:rsidR="008F6885" w:rsidRDefault="008F68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C2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A6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E26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6739F" w14:textId="77777777" w:rsidR="008F6885" w:rsidRDefault="008F6885" w:rsidP="009139A6">
      <w:r>
        <w:separator/>
      </w:r>
    </w:p>
  </w:footnote>
  <w:footnote w:type="continuationSeparator" w:id="0">
    <w:p w14:paraId="393231E2" w14:textId="77777777" w:rsidR="008F6885" w:rsidRDefault="008F68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79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4FC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32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885"/>
    <w:rsid w:val="000666E0"/>
    <w:rsid w:val="002510B7"/>
    <w:rsid w:val="005C130B"/>
    <w:rsid w:val="00826F5C"/>
    <w:rsid w:val="008F688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8B73F"/>
  <w15:chartTrackingRefBased/>
  <w15:docId w15:val="{E932954B-4B0B-4E54-AE88-8B3A62A3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2022-03-29T20:06:00Z</dcterms:created>
  <dcterms:modified xsi:type="dcterms:W3CDTF">2022-03-29T20:07:00Z</dcterms:modified>
</cp:coreProperties>
</file>